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226746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4A6EFB" w:rsidRDefault="0054235E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4A6EFB" w:rsidRDefault="00A579F1" w:rsidP="004A6EFB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D2D71" wp14:editId="104539DF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4F7D2D71"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3C0865" w:rsidRPr="004A6EFB" w:rsidRDefault="00B245AB" w:rsidP="00226746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28.06.</w:t>
      </w:r>
      <w:r w:rsidR="00DB19B0">
        <w:rPr>
          <w:rFonts w:ascii="Times New Roman" w:hAnsi="Times New Roman"/>
          <w:color w:val="000000"/>
          <w:sz w:val="26"/>
          <w:szCs w:val="26"/>
        </w:rPr>
        <w:t>2019</w:t>
      </w:r>
      <w:r w:rsidR="00226746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>г.</w:t>
      </w:r>
      <w:r w:rsidR="0054235E" w:rsidRPr="00C62294">
        <w:rPr>
          <w:rFonts w:ascii="Times New Roman" w:hAnsi="Times New Roman"/>
        </w:rPr>
        <w:t> 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>Норильск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258</w:t>
      </w: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B3011C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от 0</w:t>
      </w:r>
      <w:r w:rsidR="00B50C19">
        <w:rPr>
          <w:rFonts w:ascii="Times New Roman" w:hAnsi="Times New Roman"/>
          <w:color w:val="000000"/>
          <w:spacing w:val="-2"/>
          <w:sz w:val="26"/>
          <w:szCs w:val="26"/>
        </w:rPr>
        <w:t>6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.12.2016 № 582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«Об утверждении муниципальной Программы «Бла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гоустро</w:t>
      </w:r>
      <w:r w:rsidR="008A74D9">
        <w:rPr>
          <w:rFonts w:ascii="Times New Roman" w:hAnsi="Times New Roman"/>
          <w:color w:val="000000"/>
          <w:spacing w:val="-2"/>
          <w:sz w:val="26"/>
          <w:szCs w:val="26"/>
        </w:rPr>
        <w:t>йство территории» на 2017 - 202</w:t>
      </w:r>
      <w:r w:rsidR="00FC4E63">
        <w:rPr>
          <w:rFonts w:ascii="Times New Roman" w:hAnsi="Times New Roman"/>
          <w:color w:val="000000"/>
          <w:spacing w:val="-2"/>
          <w:sz w:val="26"/>
          <w:szCs w:val="26"/>
        </w:rPr>
        <w:t>1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годы»  </w:t>
      </w: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B97823" w:rsidRDefault="00B97823" w:rsidP="00B978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Pr="005B311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6"/>
        </w:rPr>
      </w:pPr>
    </w:p>
    <w:p w:rsidR="00B24CA5" w:rsidRPr="0076569F" w:rsidRDefault="00B24CA5" w:rsidP="005B31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0"/>
        </w:rPr>
        <w:t>1. Внести в муниципальную программу «Бла</w:t>
      </w:r>
      <w:r w:rsidR="00B97823">
        <w:rPr>
          <w:rFonts w:ascii="Times New Roman" w:hAnsi="Times New Roman"/>
          <w:sz w:val="26"/>
          <w:szCs w:val="20"/>
        </w:rPr>
        <w:t>гоуст</w:t>
      </w:r>
      <w:r w:rsidR="008A74D9">
        <w:rPr>
          <w:rFonts w:ascii="Times New Roman" w:hAnsi="Times New Roman"/>
          <w:sz w:val="26"/>
          <w:szCs w:val="20"/>
        </w:rPr>
        <w:t>ройство территории» на 2017-202</w:t>
      </w:r>
      <w:r w:rsidR="00FC4E63">
        <w:rPr>
          <w:rFonts w:ascii="Times New Roman" w:hAnsi="Times New Roman"/>
          <w:sz w:val="26"/>
          <w:szCs w:val="20"/>
        </w:rPr>
        <w:t>1</w:t>
      </w:r>
      <w:r>
        <w:rPr>
          <w:rFonts w:ascii="Times New Roman" w:hAnsi="Times New Roman"/>
          <w:sz w:val="26"/>
          <w:szCs w:val="20"/>
        </w:rPr>
        <w:t xml:space="preserve"> годы», утвержденную постановлением Адми</w:t>
      </w:r>
      <w:r w:rsidR="00B97823">
        <w:rPr>
          <w:rFonts w:ascii="Times New Roman" w:hAnsi="Times New Roman"/>
          <w:sz w:val="26"/>
          <w:szCs w:val="20"/>
        </w:rPr>
        <w:t>нистрации города Норильска от 06.12.2016 № 582</w:t>
      </w:r>
      <w:r>
        <w:rPr>
          <w:rFonts w:ascii="Times New Roman" w:hAnsi="Times New Roman"/>
          <w:sz w:val="26"/>
          <w:szCs w:val="20"/>
        </w:rPr>
        <w:t xml:space="preserve"> (далее – </w:t>
      </w:r>
      <w:r w:rsidR="00226746">
        <w:rPr>
          <w:rFonts w:ascii="Times New Roman" w:hAnsi="Times New Roman"/>
          <w:sz w:val="26"/>
          <w:szCs w:val="20"/>
        </w:rPr>
        <w:t>Программа), следующи</w:t>
      </w:r>
      <w:r w:rsidR="00493B3A">
        <w:rPr>
          <w:rFonts w:ascii="Times New Roman" w:hAnsi="Times New Roman"/>
          <w:sz w:val="26"/>
          <w:szCs w:val="20"/>
        </w:rPr>
        <w:t>е изменения</w:t>
      </w:r>
      <w:r>
        <w:rPr>
          <w:rFonts w:ascii="Times New Roman" w:hAnsi="Times New Roman"/>
          <w:sz w:val="26"/>
          <w:szCs w:val="20"/>
        </w:rPr>
        <w:t>: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706F2F" w:rsidRDefault="00706F2F" w:rsidP="00706F2F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паспорте </w:t>
      </w:r>
      <w:r w:rsidRPr="00617200">
        <w:rPr>
          <w:rFonts w:ascii="Times New Roman" w:hAnsi="Times New Roman"/>
          <w:sz w:val="26"/>
          <w:szCs w:val="26"/>
        </w:rPr>
        <w:t xml:space="preserve">Программы </w:t>
      </w:r>
      <w:hyperlink r:id="rId8" w:history="1">
        <w:r w:rsidRPr="00617200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строку</w:t>
        </w:r>
      </w:hyperlink>
      <w:r>
        <w:rPr>
          <w:rFonts w:ascii="Times New Roman" w:hAnsi="Times New Roman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3"/>
      </w:tblGrid>
      <w:tr w:rsidR="00706F2F" w:rsidTr="00FC4E63"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6F2F" w:rsidRDefault="00706F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AA4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МП, </w:t>
            </w:r>
          </w:p>
          <w:p w:rsidR="00706F2F" w:rsidRPr="006E2AA4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всего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  <w:r w:rsidR="009711D1" w:rsidRPr="009711D1">
              <w:rPr>
                <w:rFonts w:ascii="Times New Roman" w:hAnsi="Times New Roman"/>
                <w:b/>
                <w:sz w:val="26"/>
                <w:szCs w:val="26"/>
              </w:rPr>
              <w:t>1 2</w:t>
            </w:r>
            <w:r w:rsidR="0046551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AF29DC">
              <w:rPr>
                <w:rFonts w:ascii="Times New Roman" w:hAnsi="Times New Roman"/>
                <w:b/>
                <w:sz w:val="26"/>
                <w:szCs w:val="26"/>
              </w:rPr>
              <w:t>6 022,9</w:t>
            </w:r>
            <w:r w:rsidRPr="006E2AA4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2017 год – 258 773,3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  <w:r w:rsidR="009711D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258 285,4</w:t>
            </w:r>
            <w:r w:rsidR="0022674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487,9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904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2018 год – </w:t>
            </w:r>
            <w:r w:rsidR="005C7FAD">
              <w:rPr>
                <w:rFonts w:ascii="Times New Roman" w:hAnsi="Times New Roman"/>
                <w:b/>
                <w:bCs/>
                <w:sz w:val="26"/>
                <w:szCs w:val="26"/>
              </w:rPr>
              <w:t>225 415,7</w:t>
            </w:r>
            <w:r w:rsidR="006E1DD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</w:p>
          <w:p w:rsidR="00706F2F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790413">
              <w:rPr>
                <w:rFonts w:ascii="Times New Roman" w:hAnsi="Times New Roman"/>
                <w:sz w:val="26"/>
                <w:szCs w:val="26"/>
              </w:rPr>
              <w:t xml:space="preserve">чет местного бюджета – </w:t>
            </w:r>
            <w:r w:rsidR="00464DB8">
              <w:rPr>
                <w:rFonts w:ascii="Times New Roman" w:hAnsi="Times New Roman"/>
                <w:b/>
                <w:sz w:val="26"/>
                <w:szCs w:val="26"/>
              </w:rPr>
              <w:t>222 441,3</w:t>
            </w:r>
            <w:r w:rsidR="006E1DD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26746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706F2F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="005C7FAD">
              <w:rPr>
                <w:rFonts w:ascii="Times New Roman" w:hAnsi="Times New Roman"/>
                <w:b/>
                <w:sz w:val="26"/>
                <w:szCs w:val="26"/>
              </w:rPr>
              <w:t>2 974,4</w:t>
            </w:r>
            <w:r w:rsidR="00706F2F" w:rsidRPr="0079041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06F2F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706F2F" w:rsidRPr="00425F76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0463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20</w:t>
            </w:r>
            <w:r w:rsidR="00790413"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19 год – </w:t>
            </w:r>
            <w:r w:rsidR="00104633"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29</w:t>
            </w:r>
            <w:r w:rsidR="00AF29DC"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9</w:t>
            </w:r>
            <w:r w:rsidR="00104633"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 </w:t>
            </w:r>
            <w:r w:rsidR="00AF29DC"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079</w:t>
            </w:r>
            <w:r w:rsidR="00104633"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AF29DC"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425F76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425F7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тыс. рублей, из них: </w:t>
            </w:r>
          </w:p>
          <w:p w:rsidR="00706F2F" w:rsidRPr="00425F76" w:rsidRDefault="00706F2F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F7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 с</w:t>
            </w:r>
            <w:r w:rsidR="00790413" w:rsidRPr="00425F7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чет местного бюджета – </w:t>
            </w:r>
            <w:r w:rsidR="009711D1" w:rsidRPr="00425F7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27</w:t>
            </w:r>
            <w:r w:rsidR="00425F76" w:rsidRPr="00425F7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7 073,3</w:t>
            </w:r>
            <w:r w:rsidR="0022674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 рублей;</w:t>
            </w:r>
          </w:p>
          <w:p w:rsidR="00706F2F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104633"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="00216868" w:rsidRPr="00104633">
              <w:rPr>
                <w:rFonts w:ascii="Times New Roman" w:hAnsi="Times New Roman"/>
                <w:b/>
                <w:sz w:val="26"/>
                <w:szCs w:val="26"/>
              </w:rPr>
              <w:t>22 005,8</w:t>
            </w:r>
            <w:r w:rsidR="00706F2F" w:rsidRPr="00104633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Pr="0010463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2020 год – </w:t>
            </w:r>
            <w:r w:rsidR="00FC4E63">
              <w:rPr>
                <w:rFonts w:ascii="Times New Roman" w:hAnsi="Times New Roman"/>
                <w:b/>
                <w:bCs/>
                <w:sz w:val="26"/>
                <w:szCs w:val="26"/>
              </w:rPr>
              <w:t>249 082,6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 w:rsidR="00FC4E63">
              <w:rPr>
                <w:rFonts w:ascii="Times New Roman" w:hAnsi="Times New Roman"/>
                <w:b/>
                <w:sz w:val="26"/>
                <w:szCs w:val="26"/>
              </w:rPr>
              <w:t>248 280,8</w:t>
            </w:r>
            <w:r w:rsidR="0022674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790413" w:rsidRDefault="00790413" w:rsidP="002900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79041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FC4E6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C4E63" w:rsidRPr="00FC4E63" w:rsidRDefault="00FC4E63" w:rsidP="002900BF">
            <w:pPr>
              <w:pStyle w:val="a7"/>
              <w:spacing w:after="0" w:line="240" w:lineRule="auto"/>
              <w:ind w:left="80"/>
              <w:rPr>
                <w:rFonts w:ascii="Times New Roman" w:hAnsi="Times New Roman"/>
                <w:sz w:val="26"/>
                <w:szCs w:val="26"/>
              </w:rPr>
            </w:pPr>
            <w:r w:rsidRPr="00FC4E6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233 672,2</w:t>
            </w:r>
            <w:r w:rsidRPr="00FC4E6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226746" w:rsidRDefault="00FC4E63" w:rsidP="002900BF">
            <w:pPr>
              <w:pStyle w:val="a7"/>
              <w:spacing w:after="0" w:line="240" w:lineRule="auto"/>
              <w:ind w:left="80"/>
              <w:rPr>
                <w:rFonts w:ascii="Times New Roman" w:hAnsi="Times New Roman"/>
                <w:sz w:val="26"/>
                <w:szCs w:val="26"/>
              </w:rPr>
            </w:pPr>
            <w:r w:rsidRPr="00FC4E63">
              <w:rPr>
                <w:rFonts w:ascii="Times New Roman" w:hAnsi="Times New Roman"/>
                <w:sz w:val="26"/>
                <w:szCs w:val="26"/>
              </w:rPr>
              <w:t xml:space="preserve">за счет местного бюджета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232 870,4</w:t>
            </w:r>
            <w:r w:rsidR="00226746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FC4E63" w:rsidRPr="00790413" w:rsidRDefault="00FC4E63" w:rsidP="002900BF">
            <w:pPr>
              <w:pStyle w:val="a7"/>
              <w:spacing w:after="0" w:line="240" w:lineRule="auto"/>
              <w:ind w:left="80"/>
              <w:rPr>
                <w:rFonts w:ascii="Times New Roman" w:hAnsi="Times New Roman"/>
                <w:sz w:val="26"/>
                <w:szCs w:val="26"/>
              </w:rPr>
            </w:pPr>
            <w:r w:rsidRPr="00FC4E63">
              <w:rPr>
                <w:rFonts w:ascii="Times New Roman" w:hAnsi="Times New Roman"/>
                <w:sz w:val="26"/>
                <w:szCs w:val="26"/>
              </w:rPr>
              <w:t xml:space="preserve">краевого бюджета – </w:t>
            </w:r>
            <w:r w:rsidRPr="00FC4E63">
              <w:rPr>
                <w:rFonts w:ascii="Times New Roman" w:hAnsi="Times New Roman"/>
                <w:b/>
                <w:sz w:val="26"/>
                <w:szCs w:val="26"/>
              </w:rPr>
              <w:t>801,8</w:t>
            </w:r>
            <w:r w:rsidRPr="00FC4E63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706F2F" w:rsidRDefault="00706F2F" w:rsidP="00706F2F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</w:t>
      </w:r>
      <w:r w:rsidR="00B33FD3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к настоящему постановлению.</w:t>
      </w:r>
    </w:p>
    <w:p w:rsidR="00706F2F" w:rsidRDefault="00706F2F" w:rsidP="00706F2F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ab/>
        <w:t>2. Опубликовать настоящее постановление в газете «Заполярная правда» и р</w:t>
      </w:r>
      <w:r>
        <w:rPr>
          <w:rFonts w:ascii="Times New Roman" w:hAnsi="Times New Roman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706F2F" w:rsidRPr="005B3115" w:rsidRDefault="00706F2F" w:rsidP="00706F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6"/>
        </w:rPr>
      </w:pPr>
    </w:p>
    <w:p w:rsidR="00706F2F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FC4E63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     </w:t>
      </w:r>
      <w:r w:rsidR="00B0303A">
        <w:rPr>
          <w:rFonts w:ascii="Times New Roman" w:hAnsi="Times New Roman"/>
          <w:sz w:val="26"/>
          <w:szCs w:val="26"/>
        </w:rPr>
        <w:t xml:space="preserve">                       </w:t>
      </w:r>
      <w:r w:rsidR="00FC4E63">
        <w:rPr>
          <w:rFonts w:ascii="Times New Roman" w:hAnsi="Times New Roman"/>
          <w:sz w:val="26"/>
          <w:szCs w:val="26"/>
        </w:rPr>
        <w:t xml:space="preserve">        </w:t>
      </w:r>
      <w:r w:rsidR="00B0303A">
        <w:rPr>
          <w:rFonts w:ascii="Times New Roman" w:hAnsi="Times New Roman"/>
          <w:sz w:val="26"/>
          <w:szCs w:val="26"/>
        </w:rPr>
        <w:t xml:space="preserve"> </w:t>
      </w:r>
      <w:r w:rsidR="00FC4E63">
        <w:rPr>
          <w:rFonts w:ascii="Times New Roman" w:hAnsi="Times New Roman"/>
          <w:sz w:val="26"/>
          <w:szCs w:val="26"/>
        </w:rPr>
        <w:t>Р.В. Ахметчин</w:t>
      </w:r>
    </w:p>
    <w:p w:rsidR="00706F2F" w:rsidRDefault="00706F2F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CC625A" w:rsidRDefault="00CC625A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C625A" w:rsidRDefault="00CC625A" w:rsidP="00706F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CC625A" w:rsidSect="00FC4E63">
      <w:pgSz w:w="11906" w:h="16838" w:code="9"/>
      <w:pgMar w:top="851" w:right="851" w:bottom="568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2E2" w:rsidRDefault="00F652E2">
      <w:r>
        <w:separator/>
      </w:r>
    </w:p>
  </w:endnote>
  <w:endnote w:type="continuationSeparator" w:id="0">
    <w:p w:rsidR="00F652E2" w:rsidRDefault="00F6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2E2" w:rsidRDefault="00F652E2">
      <w:r>
        <w:separator/>
      </w:r>
    </w:p>
  </w:footnote>
  <w:footnote w:type="continuationSeparator" w:id="0">
    <w:p w:rsidR="00F652E2" w:rsidRDefault="00F65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313EB"/>
    <w:rsid w:val="00044ED4"/>
    <w:rsid w:val="000C4C75"/>
    <w:rsid w:val="00104633"/>
    <w:rsid w:val="00105DB9"/>
    <w:rsid w:val="0011759F"/>
    <w:rsid w:val="00124F42"/>
    <w:rsid w:val="001355E1"/>
    <w:rsid w:val="0013572D"/>
    <w:rsid w:val="001A230E"/>
    <w:rsid w:val="001B2248"/>
    <w:rsid w:val="001B444C"/>
    <w:rsid w:val="001C1931"/>
    <w:rsid w:val="001D6D17"/>
    <w:rsid w:val="001F20D2"/>
    <w:rsid w:val="00216868"/>
    <w:rsid w:val="00226746"/>
    <w:rsid w:val="0025369B"/>
    <w:rsid w:val="002900BF"/>
    <w:rsid w:val="002C4AE0"/>
    <w:rsid w:val="00304F0A"/>
    <w:rsid w:val="003442D5"/>
    <w:rsid w:val="0035026B"/>
    <w:rsid w:val="00355560"/>
    <w:rsid w:val="00363C5A"/>
    <w:rsid w:val="003B3183"/>
    <w:rsid w:val="003C0865"/>
    <w:rsid w:val="003C38F7"/>
    <w:rsid w:val="003D2CD3"/>
    <w:rsid w:val="0041688E"/>
    <w:rsid w:val="00425F76"/>
    <w:rsid w:val="004620A9"/>
    <w:rsid w:val="004641D1"/>
    <w:rsid w:val="00464DB8"/>
    <w:rsid w:val="004652FE"/>
    <w:rsid w:val="00465519"/>
    <w:rsid w:val="00493B3A"/>
    <w:rsid w:val="004A6EFB"/>
    <w:rsid w:val="004B3CE3"/>
    <w:rsid w:val="004C7139"/>
    <w:rsid w:val="004E7610"/>
    <w:rsid w:val="004F2428"/>
    <w:rsid w:val="005010F4"/>
    <w:rsid w:val="00532D4C"/>
    <w:rsid w:val="0054235E"/>
    <w:rsid w:val="0054393E"/>
    <w:rsid w:val="00546F89"/>
    <w:rsid w:val="005712A4"/>
    <w:rsid w:val="005B3115"/>
    <w:rsid w:val="005C1572"/>
    <w:rsid w:val="005C7FAD"/>
    <w:rsid w:val="005D1B69"/>
    <w:rsid w:val="0060012B"/>
    <w:rsid w:val="00617200"/>
    <w:rsid w:val="006334DA"/>
    <w:rsid w:val="006518BB"/>
    <w:rsid w:val="00681227"/>
    <w:rsid w:val="00690950"/>
    <w:rsid w:val="006978FF"/>
    <w:rsid w:val="006C196A"/>
    <w:rsid w:val="006E1DDB"/>
    <w:rsid w:val="006E2AA4"/>
    <w:rsid w:val="006F76A7"/>
    <w:rsid w:val="00706F2F"/>
    <w:rsid w:val="0076569F"/>
    <w:rsid w:val="00790413"/>
    <w:rsid w:val="007B4F27"/>
    <w:rsid w:val="007B6682"/>
    <w:rsid w:val="007C0F3F"/>
    <w:rsid w:val="007F1EDE"/>
    <w:rsid w:val="007F2E24"/>
    <w:rsid w:val="00855385"/>
    <w:rsid w:val="0088744B"/>
    <w:rsid w:val="008A29CE"/>
    <w:rsid w:val="008A74D9"/>
    <w:rsid w:val="00906DDB"/>
    <w:rsid w:val="00930CE7"/>
    <w:rsid w:val="00935A6D"/>
    <w:rsid w:val="00943768"/>
    <w:rsid w:val="009711D1"/>
    <w:rsid w:val="00990494"/>
    <w:rsid w:val="00A3108D"/>
    <w:rsid w:val="00A579F1"/>
    <w:rsid w:val="00A84EC5"/>
    <w:rsid w:val="00AD1F66"/>
    <w:rsid w:val="00AE0BBA"/>
    <w:rsid w:val="00AF29DC"/>
    <w:rsid w:val="00B0303A"/>
    <w:rsid w:val="00B245AB"/>
    <w:rsid w:val="00B24CA5"/>
    <w:rsid w:val="00B3011C"/>
    <w:rsid w:val="00B33FD3"/>
    <w:rsid w:val="00B50C19"/>
    <w:rsid w:val="00B703AD"/>
    <w:rsid w:val="00B97823"/>
    <w:rsid w:val="00BD29B4"/>
    <w:rsid w:val="00C34EFC"/>
    <w:rsid w:val="00C3509F"/>
    <w:rsid w:val="00C610B2"/>
    <w:rsid w:val="00C62294"/>
    <w:rsid w:val="00CB6E36"/>
    <w:rsid w:val="00CC625A"/>
    <w:rsid w:val="00CF3F9B"/>
    <w:rsid w:val="00D02F70"/>
    <w:rsid w:val="00D1651B"/>
    <w:rsid w:val="00D22F42"/>
    <w:rsid w:val="00D4670B"/>
    <w:rsid w:val="00DB19B0"/>
    <w:rsid w:val="00DB2E35"/>
    <w:rsid w:val="00DF700F"/>
    <w:rsid w:val="00E815B8"/>
    <w:rsid w:val="00E97344"/>
    <w:rsid w:val="00EB0F53"/>
    <w:rsid w:val="00ED5E13"/>
    <w:rsid w:val="00EF0B67"/>
    <w:rsid w:val="00EF4513"/>
    <w:rsid w:val="00F00D78"/>
    <w:rsid w:val="00F0704A"/>
    <w:rsid w:val="00F652E2"/>
    <w:rsid w:val="00F679C8"/>
    <w:rsid w:val="00FC4E63"/>
    <w:rsid w:val="00FC7202"/>
    <w:rsid w:val="00FF2604"/>
    <w:rsid w:val="00FF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2019-06-04T04:56:00Z</dcterms:created>
  <dcterms:modified xsi:type="dcterms:W3CDTF">2019-06-28T03:55:00Z</dcterms:modified>
</cp:coreProperties>
</file>